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6773A039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2C6C8D">
        <w:rPr>
          <w:rFonts w:cs="Arial"/>
          <w:b/>
          <w:color w:val="2F5496" w:themeColor="accent5" w:themeShade="BF"/>
          <w:sz w:val="36"/>
          <w:szCs w:val="32"/>
        </w:rPr>
        <w:t>Guia XML - Mensagem CC431A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9" w14:textId="3117A625" w:rsidR="001703D5" w:rsidRDefault="00E61DE2" w:rsidP="007A4B9F">
      <w:pPr>
        <w:ind w:left="3969"/>
        <w:rPr>
          <w:noProof/>
          <w:lang w:eastAsia="pt-PT"/>
        </w:rPr>
      </w:pPr>
      <w:r w:rsidRPr="00E61DE2">
        <w:rPr>
          <w:rFonts w:cs="Arial"/>
          <w:b/>
          <w:color w:val="2F5496" w:themeColor="accent5" w:themeShade="BF"/>
          <w:sz w:val="28"/>
          <w:szCs w:val="24"/>
        </w:rPr>
        <w:t>Notificação da Expiração do Prazo de Entrega da Declaração Complementar</w:t>
      </w: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56B41BD0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0A5AD2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000000" w:rsidP="00B25815">
            <w:pPr>
              <w:spacing w:after="0"/>
            </w:pPr>
            <w:fldSimple w:instr=" DOCPROPERTY Class \* CHARFORMAT ">
              <w:r w:rsidR="00063BDB">
                <w:t>100.10.600</w:t>
              </w:r>
            </w:fldSimple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5E26EA40" w:rsidR="006A2AFC" w:rsidRDefault="00000000" w:rsidP="004323E3">
            <w:pPr>
              <w:spacing w:after="0"/>
            </w:pPr>
            <w:fldSimple w:instr=" DOCPROPERTY Versao  \* CHARFORMAT ">
              <w:r w:rsidR="002C6C8D">
                <w:t>1.1</w:t>
              </w:r>
            </w:fldSimple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6703AB35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075436C1" w:rsidR="00CE079E" w:rsidRPr="004176AD" w:rsidRDefault="00CA42E1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9462C4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</w:t>
            </w:r>
            <w:r w:rsidR="009462C4">
              <w:rPr>
                <w:rFonts w:cs="Arial"/>
                <w:color w:val="000000" w:themeColor="text1"/>
                <w:sz w:val="18"/>
              </w:rPr>
              <w:t>7.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1A7E373F" w:rsidR="00CE079E" w:rsidRPr="004176AD" w:rsidRDefault="002C6C8D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36F41B3C" w:rsidR="00CE079E" w:rsidRPr="004176AD" w:rsidRDefault="009462C4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6B64A8E2" w14:textId="77777777" w:rsidR="002C6C8D" w:rsidRPr="002C6C8D" w:rsidRDefault="002C6C8D" w:rsidP="002C6C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C6C8D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0FAFC7D0" w14:textId="109F95FB" w:rsidR="002C6C8D" w:rsidRPr="002C6C8D" w:rsidRDefault="00FC6C9A" w:rsidP="002C6C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2C6C8D" w:rsidRPr="002C6C8D">
              <w:rPr>
                <w:rFonts w:cs="Arial"/>
                <w:color w:val="000000" w:themeColor="text1"/>
                <w:sz w:val="18"/>
              </w:rPr>
              <w:t>ED 17 10 000 000 - Estância aduaneira de supervisão/controlo: passou de O para C</w:t>
            </w:r>
            <w:r>
              <w:rPr>
                <w:rFonts w:cs="Arial"/>
                <w:color w:val="000000" w:themeColor="text1"/>
                <w:sz w:val="18"/>
              </w:rPr>
              <w:t>.</w:t>
            </w:r>
          </w:p>
          <w:p w14:paraId="659124A4" w14:textId="77777777" w:rsidR="002C6C8D" w:rsidRPr="002C6C8D" w:rsidRDefault="002C6C8D" w:rsidP="002C6C8D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0C379C9F" w14:textId="77777777" w:rsidR="002C6C8D" w:rsidRPr="002C6C8D" w:rsidRDefault="002C6C8D" w:rsidP="002C6C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C6C8D">
              <w:rPr>
                <w:rFonts w:cs="Arial"/>
                <w:color w:val="000000" w:themeColor="text1"/>
                <w:sz w:val="18"/>
              </w:rPr>
              <w:t>Código de ED corrigido referente ao Declarante:</w:t>
            </w:r>
          </w:p>
          <w:p w14:paraId="4C802899" w14:textId="77777777" w:rsidR="002C6C8D" w:rsidRPr="002C6C8D" w:rsidRDefault="002C6C8D" w:rsidP="002C6C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C6C8D">
              <w:rPr>
                <w:rFonts w:cs="Arial"/>
                <w:color w:val="000000" w:themeColor="text1"/>
                <w:sz w:val="18"/>
              </w:rPr>
              <w:t xml:space="preserve">Número de identificação: de 13 05 016 000 para 13 05 017 000 </w:t>
            </w:r>
          </w:p>
          <w:p w14:paraId="3541E1D8" w14:textId="6505D3B4" w:rsidR="00CE079E" w:rsidRPr="004176AD" w:rsidRDefault="002C6C8D" w:rsidP="002C6C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C6C8D">
              <w:rPr>
                <w:rFonts w:cs="Arial"/>
                <w:color w:val="000000" w:themeColor="text1"/>
                <w:sz w:val="18"/>
              </w:rPr>
              <w:t xml:space="preserve">Nome:                    </w:t>
            </w:r>
            <w:r>
              <w:rPr>
                <w:rFonts w:cs="Arial"/>
                <w:color w:val="000000" w:themeColor="text1"/>
                <w:sz w:val="18"/>
              </w:rPr>
              <w:t xml:space="preserve">          </w:t>
            </w:r>
            <w:r w:rsidRPr="002C6C8D">
              <w:rPr>
                <w:rFonts w:cs="Arial"/>
                <w:color w:val="000000" w:themeColor="text1"/>
                <w:sz w:val="18"/>
              </w:rPr>
              <w:t>de 13 05 017 000 para 13 05 016 000</w:t>
            </w:r>
          </w:p>
        </w:tc>
      </w:tr>
      <w:tr w:rsidR="00CE079E" w:rsidRPr="004176AD" w14:paraId="0C9B4901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296FD66F" w14:textId="3C83BCC8" w:rsidR="00CA42E1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39033" w:history="1">
            <w:r w:rsidR="00CA42E1" w:rsidRPr="00077BE1">
              <w:rPr>
                <w:rStyle w:val="Hiperligao"/>
                <w:noProof/>
              </w:rPr>
              <w:t>1.</w:t>
            </w:r>
            <w:r w:rsidR="00CA42E1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CA42E1" w:rsidRPr="00077BE1">
              <w:rPr>
                <w:rStyle w:val="Hiperligao"/>
                <w:noProof/>
              </w:rPr>
              <w:t>CC431A - Notificação da expiração do prazo de entrega da declaração complementar – Mapeamento da Mensagem de Notificar a expiração do prazo de entrega da declaração complementar</w:t>
            </w:r>
            <w:r w:rsidR="00CA42E1">
              <w:rPr>
                <w:noProof/>
                <w:webHidden/>
              </w:rPr>
              <w:tab/>
            </w:r>
            <w:r w:rsidR="00CA42E1">
              <w:rPr>
                <w:noProof/>
                <w:webHidden/>
              </w:rPr>
              <w:fldChar w:fldCharType="begin"/>
            </w:r>
            <w:r w:rsidR="00CA42E1">
              <w:rPr>
                <w:noProof/>
                <w:webHidden/>
              </w:rPr>
              <w:instrText xml:space="preserve"> PAGEREF _Toc127539033 \h </w:instrText>
            </w:r>
            <w:r w:rsidR="00CA42E1">
              <w:rPr>
                <w:noProof/>
                <w:webHidden/>
              </w:rPr>
            </w:r>
            <w:r w:rsidR="00CA42E1">
              <w:rPr>
                <w:noProof/>
                <w:webHidden/>
              </w:rPr>
              <w:fldChar w:fldCharType="separate"/>
            </w:r>
            <w:r w:rsidR="00CA42E1">
              <w:rPr>
                <w:noProof/>
                <w:webHidden/>
              </w:rPr>
              <w:t>4</w:t>
            </w:r>
            <w:r w:rsidR="00CA42E1">
              <w:rPr>
                <w:noProof/>
                <w:webHidden/>
              </w:rPr>
              <w:fldChar w:fldCharType="end"/>
            </w:r>
          </w:hyperlink>
        </w:p>
        <w:p w14:paraId="42822808" w14:textId="5257F3A6" w:rsidR="00CA42E1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9034" w:history="1">
            <w:r w:rsidR="00CA42E1" w:rsidRPr="00077BE1">
              <w:rPr>
                <w:rStyle w:val="Hiperligao"/>
                <w:noProof/>
              </w:rPr>
              <w:t>2.</w:t>
            </w:r>
            <w:r w:rsidR="00CA42E1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CA42E1" w:rsidRPr="00077BE1">
              <w:rPr>
                <w:rStyle w:val="Hiperligao"/>
                <w:noProof/>
              </w:rPr>
              <w:t>Legenda</w:t>
            </w:r>
            <w:r w:rsidR="00CA42E1">
              <w:rPr>
                <w:noProof/>
                <w:webHidden/>
              </w:rPr>
              <w:tab/>
            </w:r>
            <w:r w:rsidR="00CA42E1">
              <w:rPr>
                <w:noProof/>
                <w:webHidden/>
              </w:rPr>
              <w:fldChar w:fldCharType="begin"/>
            </w:r>
            <w:r w:rsidR="00CA42E1">
              <w:rPr>
                <w:noProof/>
                <w:webHidden/>
              </w:rPr>
              <w:instrText xml:space="preserve"> PAGEREF _Toc127539034 \h </w:instrText>
            </w:r>
            <w:r w:rsidR="00CA42E1">
              <w:rPr>
                <w:noProof/>
                <w:webHidden/>
              </w:rPr>
            </w:r>
            <w:r w:rsidR="00CA42E1">
              <w:rPr>
                <w:noProof/>
                <w:webHidden/>
              </w:rPr>
              <w:fldChar w:fldCharType="separate"/>
            </w:r>
            <w:r w:rsidR="00CA42E1">
              <w:rPr>
                <w:noProof/>
                <w:webHidden/>
              </w:rPr>
              <w:t>7</w:t>
            </w:r>
            <w:r w:rsidR="00CA42E1">
              <w:rPr>
                <w:noProof/>
                <w:webHidden/>
              </w:rPr>
              <w:fldChar w:fldCharType="end"/>
            </w:r>
          </w:hyperlink>
        </w:p>
        <w:p w14:paraId="78C582F1" w14:textId="16468E3B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31DAA41A" w14:textId="77777777" w:rsidR="002C6C8D" w:rsidRPr="00CE16A4" w:rsidRDefault="002C6C8D" w:rsidP="002C6C8D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48FF193F" w14:textId="6A0A6B99" w:rsidR="00CA42E1" w:rsidRDefault="002C6C8D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7539038" w:history="1">
        <w:r w:rsidR="00CA42E1" w:rsidRPr="00320137">
          <w:rPr>
            <w:rStyle w:val="Hiperligao"/>
            <w:noProof/>
          </w:rPr>
          <w:t>Tabela 1 – elementos de dados da mensagem cc431a</w:t>
        </w:r>
        <w:r w:rsidR="00CA42E1">
          <w:rPr>
            <w:noProof/>
            <w:webHidden/>
          </w:rPr>
          <w:tab/>
        </w:r>
        <w:r w:rsidR="00CA42E1">
          <w:rPr>
            <w:noProof/>
            <w:webHidden/>
          </w:rPr>
          <w:fldChar w:fldCharType="begin"/>
        </w:r>
        <w:r w:rsidR="00CA42E1">
          <w:rPr>
            <w:noProof/>
            <w:webHidden/>
          </w:rPr>
          <w:instrText xml:space="preserve"> PAGEREF _Toc127539038 \h </w:instrText>
        </w:r>
        <w:r w:rsidR="00CA42E1">
          <w:rPr>
            <w:noProof/>
            <w:webHidden/>
          </w:rPr>
        </w:r>
        <w:r w:rsidR="00CA42E1">
          <w:rPr>
            <w:noProof/>
            <w:webHidden/>
          </w:rPr>
          <w:fldChar w:fldCharType="separate"/>
        </w:r>
        <w:r w:rsidR="00CA42E1">
          <w:rPr>
            <w:noProof/>
            <w:webHidden/>
          </w:rPr>
          <w:t>6</w:t>
        </w:r>
        <w:r w:rsidR="00CA42E1">
          <w:rPr>
            <w:noProof/>
            <w:webHidden/>
          </w:rPr>
          <w:fldChar w:fldCharType="end"/>
        </w:r>
      </w:hyperlink>
    </w:p>
    <w:p w14:paraId="2BEFED48" w14:textId="7D785468" w:rsidR="00701B37" w:rsidRPr="002C6C8D" w:rsidRDefault="002C6C8D" w:rsidP="002C6C8D">
      <w:r>
        <w:rPr>
          <w:b/>
          <w:bCs/>
          <w:smallCaps/>
          <w:noProof/>
          <w:lang w:val="en-US"/>
        </w:rPr>
        <w:fldChar w:fldCharType="end"/>
      </w:r>
    </w:p>
    <w:p w14:paraId="261322E4" w14:textId="77777777" w:rsidR="00701B37" w:rsidRPr="002C6C8D" w:rsidRDefault="00701B37" w:rsidP="00701B37">
      <w:pPr>
        <w:jc w:val="right"/>
      </w:pPr>
    </w:p>
    <w:p w14:paraId="371886A8" w14:textId="77777777" w:rsidR="00701B37" w:rsidRPr="002C6C8D" w:rsidRDefault="00701B37" w:rsidP="00701B37"/>
    <w:p w14:paraId="0288C831" w14:textId="79EA930E" w:rsidR="00701B37" w:rsidRPr="002C6C8D" w:rsidRDefault="00701B37" w:rsidP="00701B37">
      <w:pPr>
        <w:sectPr w:rsidR="00701B37" w:rsidRPr="002C6C8D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3A674772" w14:textId="77777777" w:rsidR="00C82562" w:rsidRDefault="00C82562" w:rsidP="00C82562">
      <w:pPr>
        <w:pStyle w:val="Ttulo1"/>
        <w:numPr>
          <w:ilvl w:val="0"/>
          <w:numId w:val="34"/>
        </w:numPr>
        <w:tabs>
          <w:tab w:val="clear" w:pos="720"/>
          <w:tab w:val="num" w:pos="360"/>
        </w:tabs>
        <w:ind w:left="432" w:hanging="432"/>
      </w:pPr>
      <w:bookmarkStart w:id="0" w:name="_Toc87352143"/>
      <w:bookmarkStart w:id="1" w:name="_Toc97545271"/>
      <w:bookmarkStart w:id="2" w:name="_Toc107241883"/>
      <w:bookmarkStart w:id="3" w:name="_Toc127539033"/>
      <w:r>
        <w:lastRenderedPageBreak/>
        <w:t xml:space="preserve">CC431A - Notificação da expiração do prazo de entrega da declaração complementar – Mapeamento da Mensagem </w:t>
      </w:r>
      <w:bookmarkEnd w:id="0"/>
      <w:r>
        <w:t>de Notificar a expiração do prazo de entrega da declaração complementar</w:t>
      </w:r>
      <w:bookmarkEnd w:id="1"/>
      <w:bookmarkEnd w:id="2"/>
      <w:bookmarkEnd w:id="3"/>
      <w:r>
        <w:t xml:space="preserve"> </w:t>
      </w:r>
    </w:p>
    <w:p w14:paraId="50B44BD0" w14:textId="77777777" w:rsidR="00497C18" w:rsidRDefault="00497C18" w:rsidP="00497C18"/>
    <w:p w14:paraId="4EE04E92" w14:textId="77777777" w:rsidR="00B8381D" w:rsidRDefault="00B8381D" w:rsidP="00B8381D">
      <w:r>
        <w:t>Mensagem de notificação do Operador da expiração do prazo de entrega da declaração complementar: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2671"/>
        <w:gridCol w:w="721"/>
        <w:gridCol w:w="1159"/>
        <w:gridCol w:w="5186"/>
        <w:gridCol w:w="1696"/>
        <w:gridCol w:w="274"/>
      </w:tblGrid>
      <w:tr w:rsidR="008E1504" w:rsidRPr="003E36AB" w14:paraId="67421ECE" w14:textId="77777777" w:rsidTr="002C6C8D">
        <w:trPr>
          <w:trHeight w:val="709"/>
          <w:tblHeader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5EB8EF1" w14:textId="435DE7DF" w:rsidR="008E1504" w:rsidRPr="003E36AB" w:rsidRDefault="00BF5281" w:rsidP="00DB236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br w:type="textWrapping" w:clear="all"/>
            </w:r>
            <w:r w:rsidR="008E1504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8D7AECE" w14:textId="77777777" w:rsidR="008E1504" w:rsidRPr="003E36AB" w:rsidRDefault="008E1504" w:rsidP="00DB236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3E36AB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55A0D66" w14:textId="77777777" w:rsidR="008E1504" w:rsidRPr="003E36AB" w:rsidRDefault="008E1504" w:rsidP="00DB236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3E36AB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AC0BF7F" w14:textId="77777777" w:rsidR="008E1504" w:rsidRPr="003E36AB" w:rsidRDefault="008E1504" w:rsidP="00DB236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3E36AB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F7F42E1" w14:textId="77777777" w:rsidR="008E1504" w:rsidRPr="003E36AB" w:rsidRDefault="008E1504" w:rsidP="00DB236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3E36AB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035801D" w14:textId="77777777" w:rsidR="008E1504" w:rsidRPr="003E36AB" w:rsidRDefault="008E1504" w:rsidP="00DB236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3E36AB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F80B239" w14:textId="77777777" w:rsidR="008E1504" w:rsidRPr="003E36AB" w:rsidRDefault="008E1504" w:rsidP="00DB236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3E36AB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8E1504" w14:paraId="55135A69" w14:textId="77777777" w:rsidTr="002C6C8D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4A677" w14:textId="77777777" w:rsidR="008E1504" w:rsidRDefault="008E1504" w:rsidP="00DB2360">
            <w:pPr>
              <w:rPr>
                <w:b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931712" w14:textId="77777777" w:rsidR="008E1504" w:rsidRDefault="008E1504" w:rsidP="00DB2360">
            <w:r>
              <w:rPr>
                <w:b/>
                <w:bCs/>
                <w:snapToGrid w:val="0"/>
                <w:color w:val="0000FF"/>
              </w:rPr>
              <w:t>CC431A</w:t>
            </w:r>
            <w: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E8E07C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F8D1CF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95C718" w14:textId="77777777" w:rsidR="008E1504" w:rsidRDefault="008E1504" w:rsidP="00DB236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&lt;CC431A&gt;</w:t>
            </w:r>
            <w: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03B5D7" w14:textId="77777777" w:rsidR="008E1504" w:rsidRDefault="008E1504" w:rsidP="00DB2360"/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63D5F2" w14:textId="77777777" w:rsidR="008E1504" w:rsidRDefault="008E1504" w:rsidP="00DB2360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8E1504" w14:paraId="170CF733" w14:textId="77777777" w:rsidTr="002C6C8D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06282" w14:textId="77777777" w:rsidR="008E1504" w:rsidRDefault="008E1504" w:rsidP="00DB2360"/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4FF26F" w14:textId="77777777" w:rsidR="008E1504" w:rsidRDefault="008E1504" w:rsidP="00DB2360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148B08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266B61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F227ED" w14:textId="77777777" w:rsidR="008E1504" w:rsidRDefault="008E1504" w:rsidP="00DB236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&lt;messageHeader&gt;</w:t>
            </w:r>
            <w: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F2A5B6" w14:textId="77777777" w:rsidR="008E1504" w:rsidRDefault="008E1504" w:rsidP="00DB2360"/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BFF45" w14:textId="77777777" w:rsidR="008E1504" w:rsidRDefault="008E1504" w:rsidP="00DB236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E1504" w14:paraId="733AC552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2030" w14:textId="77777777" w:rsidR="008E1504" w:rsidRDefault="008E1504" w:rsidP="00DB2360"/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C845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026A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8663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2A54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&lt;From&gt;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B25B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1EBB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2688D32A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CF61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87FF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Receptor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E740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6321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E3DF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B7A7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731C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13287BA6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AB80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4502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5311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7809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C856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&lt;SendingDateAndTime&gt;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67A0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63E7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75CB6187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43E8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E263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D843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7C8C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EA83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&lt;MessageID&gt;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93C2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502B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61E69FB1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6511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FBBD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7532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02D0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4F2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&lt;MessageType&gt;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5A84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7BA7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39B77962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23F6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8C55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44F1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7D89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BC25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&lt;CorrelationID&gt;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CD4F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F888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6B34EDF4" w14:textId="77777777" w:rsidTr="002C6C8D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887BB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BF6B0" w14:textId="77777777" w:rsidR="008E1504" w:rsidRDefault="008E1504" w:rsidP="00DB2360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38B0A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9D4F4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5B51B4" w14:textId="77777777" w:rsidR="008E1504" w:rsidRDefault="008E1504" w:rsidP="00DB236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&lt;ImportOperation&gt;</w:t>
            </w:r>
            <w: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A6804" w14:textId="77777777" w:rsidR="008E1504" w:rsidRDefault="008E1504" w:rsidP="00DB2360"/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54496" w14:textId="77777777" w:rsidR="008E1504" w:rsidRDefault="008E1504" w:rsidP="00DB236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E1504" w14:paraId="4067415B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A412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3F3F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45A1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00FC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B909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r w:rsidRPr="00DB57ED">
              <w:rPr>
                <w:b/>
                <w:bCs/>
                <w:snapToGrid w:val="0"/>
                <w:szCs w:val="24"/>
              </w:rPr>
              <w:t>importCustomsOffice&gt;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60EB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D843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30EA119A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10AE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CE23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CFE8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E426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8315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B171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1CCA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3F9EE0BE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1ED5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9BB5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4FCA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B47A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79B8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7A0A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7E36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5B06A8D3" w14:textId="77777777" w:rsidTr="002C6C8D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0AE11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17 10 000 000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2A23B" w14:textId="77777777" w:rsidR="008E1504" w:rsidRPr="003E36AB" w:rsidRDefault="008E1504" w:rsidP="00DB2360">
            <w:r w:rsidRPr="003E36AB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3E36AB"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6AC64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A05503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EA4862" w14:textId="77777777" w:rsidR="008E1504" w:rsidRDefault="008E1504" w:rsidP="00DB236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&lt;SupervisingCustomsOffice&gt;</w:t>
            </w:r>
            <w: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7877B" w14:textId="77777777" w:rsidR="008E1504" w:rsidRDefault="008E1504" w:rsidP="00DB2360"/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455626" w14:textId="77777777" w:rsidR="008E1504" w:rsidRDefault="008E1504" w:rsidP="00DB236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E1504" w14:paraId="4DDEA1BF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8942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8450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DB03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D5C9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55BD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05B5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C69F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0F066E9C" w14:textId="77777777" w:rsidTr="002C6C8D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FEA03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155D3" w14:textId="77777777" w:rsidR="008E1504" w:rsidRDefault="008E1504" w:rsidP="00DB2360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76464F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4298E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6AF2CB" w14:textId="77777777" w:rsidR="008E1504" w:rsidRDefault="008E1504" w:rsidP="00DB236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&lt;Declarant&gt;</w:t>
            </w:r>
            <w: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13728" w14:textId="77777777" w:rsidR="008E1504" w:rsidRDefault="008E1504" w:rsidP="00DB2360"/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DDB219" w14:textId="77777777" w:rsidR="008E1504" w:rsidRDefault="008E1504" w:rsidP="00DB236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E1504" w14:paraId="19CD8033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FE2A" w14:textId="77777777" w:rsidR="008E1504" w:rsidRDefault="008E1504" w:rsidP="00DB236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13 05 017 000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3A2B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6435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DF9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268E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DB0B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1D73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18D17E27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D993" w14:textId="77777777" w:rsidR="008E1504" w:rsidRDefault="008E1504" w:rsidP="00DB236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13 05 016 000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D51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9270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AFD2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0306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10F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DB2A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1B9EE1A8" w14:textId="77777777" w:rsidTr="002C6C8D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E151DF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0E9839" w14:textId="77777777" w:rsidR="008E1504" w:rsidRDefault="008E1504" w:rsidP="00DB236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2B618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0AC6F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23DF95" w14:textId="77777777" w:rsidR="008E1504" w:rsidRDefault="008E1504" w:rsidP="00DB236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455F59" w14:textId="77777777" w:rsidR="008E1504" w:rsidRDefault="008E1504" w:rsidP="00DB2360"/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67BBDC" w14:textId="77777777" w:rsidR="008E1504" w:rsidRDefault="008E1504" w:rsidP="00DB236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8E1504" w14:paraId="47AC19CD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B1E3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32B8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B434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165E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E825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9EAB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EE0C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E1504" w14:paraId="19C48910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A657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1B6A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9A1B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ED86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274A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143A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E6D0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E1504" w14:paraId="06583A33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F9F0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3ED5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58A1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FDDD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FE58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67F0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203A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E1504" w14:paraId="4E9CBDFF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63F0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A482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0385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CC33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93ED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A4F1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9415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E1504" w14:paraId="2DC96BA7" w14:textId="77777777" w:rsidTr="002C6C8D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31CDB4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AD6C14" w14:textId="77777777" w:rsidR="008E1504" w:rsidRDefault="008E1504" w:rsidP="00DB2360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7EE25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7C1BA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6FF6ED" w14:textId="77777777" w:rsidR="008E1504" w:rsidRDefault="008E1504" w:rsidP="00DB236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&lt;Representative&gt;</w:t>
            </w:r>
            <w: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60D3B0" w14:textId="77777777" w:rsidR="008E1504" w:rsidRDefault="008E1504" w:rsidP="00DB2360"/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A5EEDD" w14:textId="77777777" w:rsidR="008E1504" w:rsidRDefault="008E1504" w:rsidP="00DB236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E1504" w14:paraId="3A6307A1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B791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FD9C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0B88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53A6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C8DE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C404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9F5A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7CCFE1FA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6D5B" w14:textId="77777777" w:rsidR="008E1504" w:rsidRDefault="008E1504" w:rsidP="00DB236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E293" w14:textId="77777777" w:rsidR="008E1504" w:rsidRDefault="008E1504" w:rsidP="00DB236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E2D1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355B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BE33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71B5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1C05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440F22CF" w14:textId="77777777" w:rsidTr="002C6C8D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1D1ED1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42073" w14:textId="77777777" w:rsidR="008E1504" w:rsidRPr="003E36AB" w:rsidRDefault="008E1504" w:rsidP="00DB2360">
            <w:r w:rsidRPr="003E36AB">
              <w:rPr>
                <w:b/>
                <w:bCs/>
                <w:snapToGrid w:val="0"/>
                <w:color w:val="0000FF"/>
              </w:rPr>
              <w:t>Expiração do prazo de entrega da complementar</w:t>
            </w:r>
            <w:r w:rsidRPr="003E36AB"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CDC487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94656" w14:textId="77777777" w:rsidR="008E1504" w:rsidRDefault="008E1504" w:rsidP="00DB236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C1C2B" w14:textId="77777777" w:rsidR="008E1504" w:rsidRDefault="008E1504" w:rsidP="00DB236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&lt;TimerExpiryForSupplementaryDeclaration&gt;</w:t>
            </w:r>
            <w: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A19009" w14:textId="77777777" w:rsidR="008E1504" w:rsidRDefault="008E1504" w:rsidP="00DB2360"/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1F911F" w14:textId="77777777" w:rsidR="008E1504" w:rsidRDefault="008E1504" w:rsidP="00DB236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E1504" w14:paraId="3A22720C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4328" w14:textId="77777777" w:rsidR="008E1504" w:rsidRDefault="008E1504" w:rsidP="00DB2360"/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14D8" w14:textId="77777777" w:rsidR="008E1504" w:rsidRPr="003E36AB" w:rsidRDefault="008E1504" w:rsidP="00DB2360">
            <w:pPr>
              <w:rPr>
                <w:b/>
                <w:bCs/>
                <w:color w:val="000000"/>
                <w:szCs w:val="24"/>
              </w:rPr>
            </w:pPr>
            <w:r w:rsidRPr="003E36AB">
              <w:rPr>
                <w:b/>
                <w:bCs/>
                <w:color w:val="000000"/>
                <w:szCs w:val="24"/>
              </w:rPr>
              <w:t>Data de início do prazo para entrega da complementar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8EF6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742C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78C1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&lt;lodgementOfSupplementaryDeclarationStartDate&gt;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4381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78F6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259DB4C0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19CA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35A5" w14:textId="77777777" w:rsidR="008E1504" w:rsidRPr="003E36AB" w:rsidRDefault="008E1504" w:rsidP="00DB2360">
            <w:pPr>
              <w:rPr>
                <w:b/>
                <w:bCs/>
                <w:color w:val="000000"/>
                <w:szCs w:val="24"/>
              </w:rPr>
            </w:pPr>
            <w:r w:rsidRPr="003E36AB">
              <w:rPr>
                <w:b/>
                <w:bCs/>
                <w:color w:val="000000"/>
                <w:szCs w:val="24"/>
              </w:rPr>
              <w:t>Data de fim do prazo para entrega da complementar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DDED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7E8C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BC91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&lt;lodgementOfSupplementaryDeclarationExpiryDate&gt;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DC3F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2100" w14:textId="77777777" w:rsidR="008E1504" w:rsidRDefault="008E1504" w:rsidP="00DB236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E1504" w14:paraId="1E7D4585" w14:textId="77777777" w:rsidTr="002C6C8D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E29F" w14:textId="77777777" w:rsidR="008E1504" w:rsidRDefault="008E1504" w:rsidP="00DB2360">
            <w:pPr>
              <w:rPr>
                <w:color w:val="000000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C26E" w14:textId="77777777" w:rsidR="008E1504" w:rsidRPr="003E36AB" w:rsidRDefault="008E1504" w:rsidP="00DB2360">
            <w:pPr>
              <w:rPr>
                <w:b/>
                <w:bCs/>
                <w:color w:val="000000"/>
                <w:szCs w:val="24"/>
              </w:rPr>
            </w:pPr>
            <w:r w:rsidRPr="003E36AB">
              <w:rPr>
                <w:b/>
                <w:bCs/>
                <w:color w:val="000000"/>
                <w:szCs w:val="24"/>
              </w:rPr>
              <w:t>Informação sobre a expiração do prazo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D98B" w14:textId="77777777" w:rsidR="008E1504" w:rsidRDefault="008E1504" w:rsidP="00DB236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6C54" w14:textId="77777777" w:rsidR="008E1504" w:rsidRDefault="008E1504" w:rsidP="00DB23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D39F" w14:textId="77777777" w:rsidR="008E1504" w:rsidRDefault="008E1504" w:rsidP="00DB236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&lt;timerExpiryInformation&gt;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2D0A" w14:textId="77777777" w:rsidR="008E1504" w:rsidRDefault="008E1504" w:rsidP="00DB236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ADE7" w14:textId="77777777" w:rsidR="008E1504" w:rsidRDefault="008E1504" w:rsidP="002C6C8D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5A3F5A64" w14:textId="43AE4294" w:rsidR="004F7761" w:rsidRDefault="002C6C8D" w:rsidP="002C6C8D">
      <w:pPr>
        <w:pStyle w:val="Legenda"/>
        <w:jc w:val="center"/>
        <w:sectPr w:rsidR="004F7761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4" w:name="_Toc127539038"/>
      <w:r>
        <w:t xml:space="preserve">Tabela </w:t>
      </w:r>
      <w:fldSimple w:instr=" SEQ Tabela \* ARABIC ">
        <w:r>
          <w:rPr>
            <w:noProof/>
          </w:rPr>
          <w:t>1</w:t>
        </w:r>
      </w:fldSimple>
      <w:r>
        <w:t xml:space="preserve"> – elementos de dados da mensagem cc431a</w:t>
      </w:r>
      <w:bookmarkEnd w:id="4"/>
    </w:p>
    <w:p w14:paraId="625CE23C" w14:textId="77777777" w:rsidR="00B86E26" w:rsidRPr="00C35F7D" w:rsidRDefault="00B86E26" w:rsidP="00B86E26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5" w:name="_Toc107238333"/>
      <w:bookmarkStart w:id="6" w:name="_Toc127539034"/>
      <w:r w:rsidRPr="00C35F7D">
        <w:lastRenderedPageBreak/>
        <w:t>Legenda</w:t>
      </w:r>
      <w:bookmarkEnd w:id="5"/>
      <w:bookmarkEnd w:id="6"/>
    </w:p>
    <w:p w14:paraId="03578D0C" w14:textId="77777777" w:rsidR="002C6C8D" w:rsidRDefault="002C6C8D" w:rsidP="002C6C8D">
      <w:pPr>
        <w:spacing w:before="120" w:after="0" w:line="360" w:lineRule="auto"/>
        <w:ind w:left="357"/>
        <w:rPr>
          <w:b/>
        </w:rPr>
      </w:pPr>
    </w:p>
    <w:p w14:paraId="61473CF6" w14:textId="09E3CDB7" w:rsidR="00535142" w:rsidRDefault="00535142" w:rsidP="0053514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04FA8E99" w14:textId="77777777" w:rsidR="00535142" w:rsidRPr="004E460D" w:rsidRDefault="00535142" w:rsidP="00535142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1B3D4645" w14:textId="77777777" w:rsidR="00535142" w:rsidRDefault="00535142" w:rsidP="0053514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18BD91DF" w14:textId="77777777" w:rsidR="00535142" w:rsidRDefault="00535142" w:rsidP="00535142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3B91D275" w14:textId="77777777" w:rsidR="00535142" w:rsidRDefault="00535142" w:rsidP="0053514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6443A00E" w14:textId="77777777" w:rsidR="00535142" w:rsidRDefault="00535142" w:rsidP="00535142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116012DA" w14:textId="77777777" w:rsidR="00535142" w:rsidRDefault="00535142" w:rsidP="00535142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2DBFFFE6" w14:textId="77777777" w:rsidR="00535142" w:rsidRDefault="00535142" w:rsidP="00535142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39C8F811" w14:textId="77777777" w:rsidR="00535142" w:rsidRDefault="00535142" w:rsidP="00535142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6DE17206" w14:textId="77777777" w:rsidR="00535142" w:rsidRDefault="00535142" w:rsidP="0053514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7CE045D0" w14:textId="77777777" w:rsidR="00535142" w:rsidRDefault="00535142" w:rsidP="00535142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42E343A9" w14:textId="77777777" w:rsidR="00535142" w:rsidRDefault="00535142" w:rsidP="0053514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23A7710E" w14:textId="77777777" w:rsidR="00535142" w:rsidRDefault="00535142" w:rsidP="0053514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69A8E493" w14:textId="77777777" w:rsidR="00535142" w:rsidRDefault="00535142" w:rsidP="0053514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0F55C7FA" w14:textId="77777777" w:rsidR="00535142" w:rsidRDefault="00535142" w:rsidP="0053514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68E57CDD" w14:textId="77777777" w:rsidR="00535142" w:rsidRDefault="00535142" w:rsidP="0053514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46F40938" w14:textId="77777777" w:rsidR="00535142" w:rsidRDefault="00535142" w:rsidP="0053514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>data no formato XML Schema (AAAA-MM-DD)</w:t>
      </w:r>
    </w:p>
    <w:p w14:paraId="1B128881" w14:textId="77777777" w:rsidR="00535142" w:rsidRDefault="00535142" w:rsidP="0053514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dateTime -&gt; </w:t>
      </w:r>
      <w:r>
        <w:rPr>
          <w:bCs/>
        </w:rPr>
        <w:t>data/hora no formato XML Schema (AAAA-MM-DDThh:mm:ss[-mm:mm])</w:t>
      </w:r>
    </w:p>
    <w:p w14:paraId="310B8A91" w14:textId="77777777" w:rsidR="00535142" w:rsidRDefault="00535142" w:rsidP="0053514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7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22CF9E04" w14:textId="77777777" w:rsidR="00535142" w:rsidRPr="00FC5BE3" w:rsidRDefault="00535142" w:rsidP="00535142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&lt;messageHeader&gt;</w:t>
      </w:r>
      <w:r w:rsidRPr="00BC2801">
        <w:t xml:space="preserve"> </w:t>
      </w:r>
    </w:p>
    <w:p w14:paraId="11EDC1EB" w14:textId="77777777" w:rsidR="00535142" w:rsidRPr="00FC5BE3" w:rsidRDefault="00535142" w:rsidP="00535142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69350C44" w14:textId="77777777" w:rsidR="00535142" w:rsidRPr="00FC5BE3" w:rsidRDefault="00535142" w:rsidP="0053514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332479E0" w14:textId="77777777" w:rsidR="00535142" w:rsidRPr="00FC5BE3" w:rsidRDefault="00535142" w:rsidP="00535142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>Indica o nível de profundidade de uma tag.</w:t>
      </w:r>
    </w:p>
    <w:p w14:paraId="196452CE" w14:textId="77777777" w:rsidR="00535142" w:rsidRDefault="00535142" w:rsidP="00535142">
      <w:pPr>
        <w:numPr>
          <w:ilvl w:val="0"/>
          <w:numId w:val="39"/>
        </w:numPr>
        <w:spacing w:after="0" w:line="360" w:lineRule="auto"/>
        <w:ind w:left="1068"/>
      </w:pPr>
      <w:r>
        <w:t>&lt;</w:t>
      </w:r>
      <w:r w:rsidRPr="2570C1BE">
        <w:rPr>
          <w:b/>
          <w:bCs/>
        </w:rPr>
        <w:t>CC431A</w:t>
      </w:r>
      <w:r>
        <w:t>&gt; tem profundidade 1. Os elementos &lt;</w:t>
      </w:r>
      <w:r w:rsidRPr="2570C1BE">
        <w:rPr>
          <w:b/>
          <w:bCs/>
        </w:rPr>
        <w:t>messageHeader</w:t>
      </w:r>
      <w:r>
        <w:t>&gt; e &lt;</w:t>
      </w:r>
      <w:r w:rsidRPr="2570C1BE">
        <w:rPr>
          <w:b/>
          <w:bCs/>
        </w:rPr>
        <w:t>ImportOperation</w:t>
      </w:r>
      <w:r>
        <w:t>&gt; tem profundidade 2. O elemento &lt;</w:t>
      </w:r>
      <w:r w:rsidRPr="2570C1BE">
        <w:rPr>
          <w:b/>
          <w:bCs/>
        </w:rPr>
        <w:t>From</w:t>
      </w:r>
      <w:r>
        <w:t>&gt; (que se encontra dentro do ‘</w:t>
      </w:r>
      <w:r w:rsidRPr="2570C1BE">
        <w:rPr>
          <w:b/>
          <w:bCs/>
        </w:rPr>
        <w:t>messageHeader</w:t>
      </w:r>
      <w:r>
        <w:t xml:space="preserve">’) tem profundidade 3. </w:t>
      </w:r>
    </w:p>
    <w:bookmarkEnd w:id="7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B12EF" w14:textId="77777777" w:rsidR="003339A0" w:rsidRDefault="003339A0" w:rsidP="00E91D07">
      <w:pPr>
        <w:spacing w:after="0" w:line="240" w:lineRule="auto"/>
      </w:pPr>
      <w:r>
        <w:separator/>
      </w:r>
    </w:p>
  </w:endnote>
  <w:endnote w:type="continuationSeparator" w:id="0">
    <w:p w14:paraId="56A5442D" w14:textId="77777777" w:rsidR="003339A0" w:rsidRDefault="003339A0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49028D7F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4D47C7A9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A5AD2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2D52F684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C6C8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6D5C5C87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609AEF45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C6C8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50C2821E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A5AD2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320C7968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439AA394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C6C8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1BC7CADB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A5AD2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42C58687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12030D06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A5AD2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125F0F3A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C6C8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27F3CE0E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4EDFFB90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A5AD2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177BC05B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C6C8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BF5281" w14:paraId="32A2B03A" w14:textId="77777777" w:rsidTr="004C6939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6479E067" w14:textId="6502C728" w:rsidR="00BF5281" w:rsidRPr="006140E6" w:rsidRDefault="00BF5281" w:rsidP="00BF5281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8"/>
            </w:rPr>
            <w:instrText>7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462C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F5281" w14:paraId="4AE848E6" w14:textId="77777777" w:rsidTr="004C6939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4F6E9F" w14:textId="77777777" w:rsidR="00BF5281" w:rsidRDefault="00BF5281" w:rsidP="00BF5281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053A386" w14:textId="6445393F" w:rsidR="00BF5281" w:rsidRDefault="00BF5281" w:rsidP="00BF5281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C6C8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33B53CBF" w14:textId="3A56E178" w:rsidR="00BF5281" w:rsidRPr="002A1562" w:rsidRDefault="00BF5281" w:rsidP="00BF5281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A5AD2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65DAE" w14:textId="77777777" w:rsidR="003339A0" w:rsidRDefault="003339A0" w:rsidP="00E91D07">
      <w:pPr>
        <w:spacing w:after="0" w:line="240" w:lineRule="auto"/>
      </w:pPr>
      <w:r>
        <w:separator/>
      </w:r>
    </w:p>
  </w:footnote>
  <w:footnote w:type="continuationSeparator" w:id="0">
    <w:p w14:paraId="379CEADC" w14:textId="77777777" w:rsidR="003339A0" w:rsidRDefault="003339A0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0E0D5DFF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2C6C8D">
            <w:rPr>
              <w:rFonts w:eastAsia="Adobe Heiti Std R" w:cs="Arial"/>
              <w:color w:val="7F7F7F"/>
            </w:rPr>
            <w:t>Guia XML - Mensagem CC431A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5D0D9B5D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2C6C8D">
      <w:rPr>
        <w:rFonts w:eastAsia="Adobe Heiti Std R" w:cs="Arial"/>
        <w:color w:val="7F7F7F"/>
      </w:rPr>
      <w:t>Guia XML - Mensagem CC431A v1.1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75E889C6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C6C8D">
      <w:rPr>
        <w:rFonts w:eastAsia="Adobe Heiti Std R" w:cs="Arial"/>
        <w:color w:val="7F7F7F"/>
      </w:rPr>
      <w:t>Guia XML - Mensagem CC431A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2D0FDD93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2C6C8D">
            <w:rPr>
              <w:rFonts w:eastAsia="Adobe Heiti Std R" w:cs="Arial"/>
              <w:color w:val="7F7F7F"/>
            </w:rPr>
            <w:t>Guia XML - Mensagem CC431A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13E16A56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C6C8D">
      <w:rPr>
        <w:rFonts w:eastAsia="Adobe Heiti Std R" w:cs="Arial"/>
        <w:color w:val="7F7F7F"/>
      </w:rPr>
      <w:t>Guia XML - Mensagem CC431A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0186E0CD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C6C8D">
      <w:rPr>
        <w:rFonts w:eastAsia="Adobe Heiti Std R" w:cs="Arial"/>
        <w:color w:val="7F7F7F"/>
      </w:rPr>
      <w:t>Guia XML - Mensagem CC431A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3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3"/>
  </w:num>
  <w:num w:numId="2" w16cid:durableId="1916090744">
    <w:abstractNumId w:val="15"/>
  </w:num>
  <w:num w:numId="3" w16cid:durableId="407653749">
    <w:abstractNumId w:val="23"/>
  </w:num>
  <w:num w:numId="4" w16cid:durableId="1140926260">
    <w:abstractNumId w:val="15"/>
  </w:num>
  <w:num w:numId="5" w16cid:durableId="1563710658">
    <w:abstractNumId w:val="23"/>
  </w:num>
  <w:num w:numId="6" w16cid:durableId="1221674597">
    <w:abstractNumId w:val="15"/>
  </w:num>
  <w:num w:numId="7" w16cid:durableId="2100249092">
    <w:abstractNumId w:val="18"/>
  </w:num>
  <w:num w:numId="8" w16cid:durableId="1742219413">
    <w:abstractNumId w:val="31"/>
  </w:num>
  <w:num w:numId="9" w16cid:durableId="1752387642">
    <w:abstractNumId w:val="14"/>
  </w:num>
  <w:num w:numId="10" w16cid:durableId="587661404">
    <w:abstractNumId w:val="13"/>
  </w:num>
  <w:num w:numId="11" w16cid:durableId="2115129860">
    <w:abstractNumId w:val="24"/>
  </w:num>
  <w:num w:numId="12" w16cid:durableId="888372608">
    <w:abstractNumId w:val="27"/>
  </w:num>
  <w:num w:numId="13" w16cid:durableId="1377584123">
    <w:abstractNumId w:val="16"/>
  </w:num>
  <w:num w:numId="14" w16cid:durableId="74860010">
    <w:abstractNumId w:val="16"/>
    <w:lvlOverride w:ilvl="0">
      <w:startOverride w:val="1"/>
    </w:lvlOverride>
  </w:num>
  <w:num w:numId="15" w16cid:durableId="348609990">
    <w:abstractNumId w:val="20"/>
  </w:num>
  <w:num w:numId="16" w16cid:durableId="1725443938">
    <w:abstractNumId w:val="29"/>
  </w:num>
  <w:num w:numId="17" w16cid:durableId="1860318410">
    <w:abstractNumId w:val="30"/>
  </w:num>
  <w:num w:numId="18" w16cid:durableId="1075709663">
    <w:abstractNumId w:val="17"/>
  </w:num>
  <w:num w:numId="19" w16cid:durableId="1705590259">
    <w:abstractNumId w:val="20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20"/>
  </w:num>
  <w:num w:numId="21" w16cid:durableId="1166483133">
    <w:abstractNumId w:val="20"/>
  </w:num>
  <w:num w:numId="22" w16cid:durableId="1475024564">
    <w:abstractNumId w:val="20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6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9"/>
    <w:lvlOverride w:ilvl="0">
      <w:startOverride w:val="1"/>
    </w:lvlOverride>
  </w:num>
  <w:num w:numId="36" w16cid:durableId="1614701665">
    <w:abstractNumId w:val="22"/>
  </w:num>
  <w:num w:numId="37" w16cid:durableId="852303945">
    <w:abstractNumId w:val="10"/>
  </w:num>
  <w:num w:numId="38" w16cid:durableId="1126774120">
    <w:abstractNumId w:val="12"/>
  </w:num>
  <w:num w:numId="39" w16cid:durableId="377970344">
    <w:abstractNumId w:val="28"/>
  </w:num>
  <w:num w:numId="40" w16cid:durableId="1159348061">
    <w:abstractNumId w:val="11"/>
  </w:num>
  <w:num w:numId="41" w16cid:durableId="211879574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63BDB"/>
    <w:rsid w:val="00081CEF"/>
    <w:rsid w:val="000A5AD2"/>
    <w:rsid w:val="000D12ED"/>
    <w:rsid w:val="000D733E"/>
    <w:rsid w:val="000D7F24"/>
    <w:rsid w:val="000F3CF8"/>
    <w:rsid w:val="00104A87"/>
    <w:rsid w:val="00106546"/>
    <w:rsid w:val="00107319"/>
    <w:rsid w:val="00161C5E"/>
    <w:rsid w:val="00162461"/>
    <w:rsid w:val="001703D5"/>
    <w:rsid w:val="0017683D"/>
    <w:rsid w:val="00187135"/>
    <w:rsid w:val="001E2B12"/>
    <w:rsid w:val="002109B1"/>
    <w:rsid w:val="00220AE0"/>
    <w:rsid w:val="00230FC6"/>
    <w:rsid w:val="00232923"/>
    <w:rsid w:val="0025085B"/>
    <w:rsid w:val="00257D04"/>
    <w:rsid w:val="00271178"/>
    <w:rsid w:val="00286DAE"/>
    <w:rsid w:val="002A1562"/>
    <w:rsid w:val="002A4F1E"/>
    <w:rsid w:val="002C6C8D"/>
    <w:rsid w:val="002C6D70"/>
    <w:rsid w:val="002D637F"/>
    <w:rsid w:val="002D7563"/>
    <w:rsid w:val="002E20F9"/>
    <w:rsid w:val="002F22A2"/>
    <w:rsid w:val="0032284D"/>
    <w:rsid w:val="003339A0"/>
    <w:rsid w:val="00342441"/>
    <w:rsid w:val="00351E87"/>
    <w:rsid w:val="003C4F42"/>
    <w:rsid w:val="003C564E"/>
    <w:rsid w:val="003D4069"/>
    <w:rsid w:val="003D514A"/>
    <w:rsid w:val="003E5945"/>
    <w:rsid w:val="0041247B"/>
    <w:rsid w:val="004171EB"/>
    <w:rsid w:val="004176AD"/>
    <w:rsid w:val="004262C1"/>
    <w:rsid w:val="0044052D"/>
    <w:rsid w:val="0044425F"/>
    <w:rsid w:val="004450D3"/>
    <w:rsid w:val="00457A45"/>
    <w:rsid w:val="004601D4"/>
    <w:rsid w:val="00495F1C"/>
    <w:rsid w:val="00497C18"/>
    <w:rsid w:val="004A7982"/>
    <w:rsid w:val="004B0153"/>
    <w:rsid w:val="004C00AB"/>
    <w:rsid w:val="004C52E7"/>
    <w:rsid w:val="004F7761"/>
    <w:rsid w:val="00500777"/>
    <w:rsid w:val="00535142"/>
    <w:rsid w:val="005440CB"/>
    <w:rsid w:val="00553292"/>
    <w:rsid w:val="00570095"/>
    <w:rsid w:val="00570206"/>
    <w:rsid w:val="005B2467"/>
    <w:rsid w:val="005C7416"/>
    <w:rsid w:val="005E31F1"/>
    <w:rsid w:val="005E7485"/>
    <w:rsid w:val="006140E6"/>
    <w:rsid w:val="00635CF9"/>
    <w:rsid w:val="00640F66"/>
    <w:rsid w:val="00640F89"/>
    <w:rsid w:val="00651CED"/>
    <w:rsid w:val="0065427D"/>
    <w:rsid w:val="0066157D"/>
    <w:rsid w:val="00675706"/>
    <w:rsid w:val="0068164B"/>
    <w:rsid w:val="006A2AFC"/>
    <w:rsid w:val="006C6BCD"/>
    <w:rsid w:val="006E3521"/>
    <w:rsid w:val="00701B37"/>
    <w:rsid w:val="00707867"/>
    <w:rsid w:val="00712696"/>
    <w:rsid w:val="00731D11"/>
    <w:rsid w:val="0074050E"/>
    <w:rsid w:val="007460A2"/>
    <w:rsid w:val="007478A9"/>
    <w:rsid w:val="007641CD"/>
    <w:rsid w:val="00770712"/>
    <w:rsid w:val="007849E7"/>
    <w:rsid w:val="00784A66"/>
    <w:rsid w:val="00795F8B"/>
    <w:rsid w:val="007A0EE3"/>
    <w:rsid w:val="007A4664"/>
    <w:rsid w:val="007A4B9F"/>
    <w:rsid w:val="007B53FA"/>
    <w:rsid w:val="007E02DD"/>
    <w:rsid w:val="008125B7"/>
    <w:rsid w:val="008529E5"/>
    <w:rsid w:val="00872696"/>
    <w:rsid w:val="0088073C"/>
    <w:rsid w:val="008B2301"/>
    <w:rsid w:val="008E1504"/>
    <w:rsid w:val="008F04FE"/>
    <w:rsid w:val="00903603"/>
    <w:rsid w:val="00906A17"/>
    <w:rsid w:val="00917423"/>
    <w:rsid w:val="00922025"/>
    <w:rsid w:val="009462C4"/>
    <w:rsid w:val="009610C7"/>
    <w:rsid w:val="00967C73"/>
    <w:rsid w:val="009911FD"/>
    <w:rsid w:val="00996AF9"/>
    <w:rsid w:val="009A2D75"/>
    <w:rsid w:val="009D427B"/>
    <w:rsid w:val="009F10B7"/>
    <w:rsid w:val="00A02924"/>
    <w:rsid w:val="00A074F1"/>
    <w:rsid w:val="00A4106B"/>
    <w:rsid w:val="00A432B1"/>
    <w:rsid w:val="00A62A10"/>
    <w:rsid w:val="00A63C0A"/>
    <w:rsid w:val="00A816BF"/>
    <w:rsid w:val="00A9321F"/>
    <w:rsid w:val="00A9484F"/>
    <w:rsid w:val="00AB77E2"/>
    <w:rsid w:val="00AE5EA5"/>
    <w:rsid w:val="00AE66F6"/>
    <w:rsid w:val="00AF46CA"/>
    <w:rsid w:val="00B00D65"/>
    <w:rsid w:val="00B25815"/>
    <w:rsid w:val="00B35A7E"/>
    <w:rsid w:val="00B450BB"/>
    <w:rsid w:val="00B50E21"/>
    <w:rsid w:val="00B56BD1"/>
    <w:rsid w:val="00B74B66"/>
    <w:rsid w:val="00B82705"/>
    <w:rsid w:val="00B8381D"/>
    <w:rsid w:val="00B86E26"/>
    <w:rsid w:val="00BF5281"/>
    <w:rsid w:val="00C10919"/>
    <w:rsid w:val="00C22067"/>
    <w:rsid w:val="00C46A7C"/>
    <w:rsid w:val="00C674AB"/>
    <w:rsid w:val="00C82562"/>
    <w:rsid w:val="00C862CF"/>
    <w:rsid w:val="00C9209D"/>
    <w:rsid w:val="00C96A25"/>
    <w:rsid w:val="00CA271A"/>
    <w:rsid w:val="00CA3026"/>
    <w:rsid w:val="00CA3771"/>
    <w:rsid w:val="00CA42E1"/>
    <w:rsid w:val="00CB04B7"/>
    <w:rsid w:val="00CB33AA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7210"/>
    <w:rsid w:val="00D9650A"/>
    <w:rsid w:val="00DB4315"/>
    <w:rsid w:val="00DB72F5"/>
    <w:rsid w:val="00E25666"/>
    <w:rsid w:val="00E456FA"/>
    <w:rsid w:val="00E61DE2"/>
    <w:rsid w:val="00E7176A"/>
    <w:rsid w:val="00E72175"/>
    <w:rsid w:val="00E91D07"/>
    <w:rsid w:val="00EC53D6"/>
    <w:rsid w:val="00F25FEE"/>
    <w:rsid w:val="00F47A45"/>
    <w:rsid w:val="00F609B3"/>
    <w:rsid w:val="00F61D5F"/>
    <w:rsid w:val="00F67034"/>
    <w:rsid w:val="00F71AF3"/>
    <w:rsid w:val="00F74467"/>
    <w:rsid w:val="00F921A8"/>
    <w:rsid w:val="00F924B6"/>
    <w:rsid w:val="00FC6C9A"/>
    <w:rsid w:val="00FD5694"/>
    <w:rsid w:val="00FF0E0F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1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e877b8a4-ea64-4fb7-b92d-da5100631d73"/>
  </ds:schemaRefs>
</ds:datastoreItem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5B4C49-9205-48B3-A106-B4B340977689}"/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52</TotalTime>
  <Pages>7</Pages>
  <Words>713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64</cp:revision>
  <cp:lastPrinted>2018-04-12T08:26:00Z</cp:lastPrinted>
  <dcterms:created xsi:type="dcterms:W3CDTF">2023-02-02T09:29:00Z</dcterms:created>
  <dcterms:modified xsi:type="dcterms:W3CDTF">2023-02-27T15:42:00Z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CC431A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